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ECF2A" w14:textId="77777777" w:rsidR="00433E5B" w:rsidRDefault="00433E5B" w:rsidP="00433E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WHYXLEY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C7E6D13" w14:textId="77777777" w:rsidR="00433E5B" w:rsidRDefault="00433E5B" w:rsidP="00433E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792B649D" w14:textId="77777777" w:rsidR="00433E5B" w:rsidRDefault="00433E5B" w:rsidP="00433E5B">
      <w:pPr>
        <w:pStyle w:val="NoSpacing"/>
        <w:rPr>
          <w:rFonts w:cs="Times New Roman"/>
          <w:szCs w:val="24"/>
        </w:rPr>
      </w:pPr>
    </w:p>
    <w:p w14:paraId="10BFDEC3" w14:textId="77777777" w:rsidR="00433E5B" w:rsidRDefault="00433E5B" w:rsidP="00433E5B">
      <w:pPr>
        <w:pStyle w:val="NoSpacing"/>
        <w:rPr>
          <w:rFonts w:cs="Times New Roman"/>
          <w:szCs w:val="24"/>
        </w:rPr>
      </w:pPr>
    </w:p>
    <w:p w14:paraId="2BD19EE8" w14:textId="77777777" w:rsidR="00433E5B" w:rsidRDefault="00433E5B" w:rsidP="00433E5B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23C9E95F" w14:textId="77777777" w:rsidR="00433E5B" w:rsidRDefault="00433E5B" w:rsidP="00433E5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40AB91B" w14:textId="77777777" w:rsidR="00433E5B" w:rsidRDefault="00433E5B" w:rsidP="00433E5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A6C013E" w14:textId="77777777" w:rsidR="00433E5B" w:rsidRDefault="00433E5B" w:rsidP="00433E5B">
      <w:pPr>
        <w:pStyle w:val="NoSpacing"/>
        <w:rPr>
          <w:rFonts w:cs="Times New Roman"/>
          <w:szCs w:val="24"/>
        </w:rPr>
      </w:pPr>
    </w:p>
    <w:p w14:paraId="1C78AFD2" w14:textId="77777777" w:rsidR="00433E5B" w:rsidRDefault="00433E5B" w:rsidP="00433E5B">
      <w:pPr>
        <w:pStyle w:val="NoSpacing"/>
        <w:rPr>
          <w:rFonts w:cs="Times New Roman"/>
          <w:szCs w:val="24"/>
        </w:rPr>
      </w:pPr>
    </w:p>
    <w:p w14:paraId="5CFDCE59" w14:textId="77777777" w:rsidR="00433E5B" w:rsidRDefault="00433E5B" w:rsidP="00433E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2022</w:t>
      </w:r>
    </w:p>
    <w:p w14:paraId="2C4AD6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8DDF8" w14:textId="77777777" w:rsidR="00433E5B" w:rsidRDefault="00433E5B" w:rsidP="009139A6">
      <w:r>
        <w:separator/>
      </w:r>
    </w:p>
  </w:endnote>
  <w:endnote w:type="continuationSeparator" w:id="0">
    <w:p w14:paraId="4C3C0895" w14:textId="77777777" w:rsidR="00433E5B" w:rsidRDefault="00433E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8E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80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9F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AC" w14:textId="77777777" w:rsidR="00433E5B" w:rsidRDefault="00433E5B" w:rsidP="009139A6">
      <w:r>
        <w:separator/>
      </w:r>
    </w:p>
  </w:footnote>
  <w:footnote w:type="continuationSeparator" w:id="0">
    <w:p w14:paraId="600E00E8" w14:textId="77777777" w:rsidR="00433E5B" w:rsidRDefault="00433E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04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44F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078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5B"/>
    <w:rsid w:val="000666E0"/>
    <w:rsid w:val="002510B7"/>
    <w:rsid w:val="00433E5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18833"/>
  <w15:chartTrackingRefBased/>
  <w15:docId w15:val="{08BEF773-E5A8-4820-AA9B-E1542730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2022-12-06T20:35:00Z</dcterms:created>
  <dcterms:modified xsi:type="dcterms:W3CDTF">2022-12-06T20:35:00Z</dcterms:modified>
</cp:coreProperties>
</file>